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C1E29" w14:textId="77777777" w:rsidR="00EF47BC" w:rsidRDefault="00EF47BC" w:rsidP="00EF47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FENYS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d.ca.1487)</w:t>
      </w:r>
    </w:p>
    <w:p w14:paraId="0FCDCFE8" w14:textId="77777777" w:rsidR="00EF47BC" w:rsidRDefault="00EF47BC" w:rsidP="00EF47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65ADB5EB" w14:textId="77777777" w:rsidR="00EF47BC" w:rsidRDefault="00EF47BC" w:rsidP="00EF47BC">
      <w:pPr>
        <w:pStyle w:val="NoSpacing"/>
        <w:rPr>
          <w:rFonts w:cs="Times New Roman"/>
          <w:szCs w:val="24"/>
        </w:rPr>
      </w:pPr>
    </w:p>
    <w:p w14:paraId="5428F2E1" w14:textId="77777777" w:rsidR="00EF47BC" w:rsidRDefault="00EF47BC" w:rsidP="00EF47BC">
      <w:pPr>
        <w:pStyle w:val="NoSpacing"/>
        <w:rPr>
          <w:rFonts w:cs="Times New Roman"/>
          <w:szCs w:val="24"/>
        </w:rPr>
      </w:pPr>
    </w:p>
    <w:p w14:paraId="41FA7AE7" w14:textId="77777777" w:rsidR="00EF47BC" w:rsidRDefault="00EF47BC" w:rsidP="00EF47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Sir Richard </w:t>
      </w:r>
      <w:proofErr w:type="spellStart"/>
      <w:r>
        <w:rPr>
          <w:rFonts w:cs="Times New Roman"/>
          <w:szCs w:val="24"/>
        </w:rPr>
        <w:t>Fenys</w:t>
      </w:r>
      <w:proofErr w:type="spellEnd"/>
      <w:r>
        <w:rPr>
          <w:rFonts w:cs="Times New Roman"/>
          <w:szCs w:val="24"/>
        </w:rPr>
        <w:t xml:space="preserve"> of Dacre(q.v.).</w:t>
      </w:r>
    </w:p>
    <w:p w14:paraId="4149CF9A" w14:textId="77777777" w:rsidR="00EF47BC" w:rsidRDefault="00EF47BC" w:rsidP="00EF47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(C.F.R. 1485-1509 p.47)</w:t>
      </w:r>
    </w:p>
    <w:p w14:paraId="47AE1F10" w14:textId="77777777" w:rsidR="00EF47BC" w:rsidRDefault="00EF47BC" w:rsidP="00EF47BC">
      <w:pPr>
        <w:pStyle w:val="NoSpacing"/>
        <w:rPr>
          <w:rFonts w:cs="Times New Roman"/>
          <w:szCs w:val="24"/>
        </w:rPr>
      </w:pPr>
    </w:p>
    <w:p w14:paraId="7DEA73AA" w14:textId="77777777" w:rsidR="00EF47BC" w:rsidRDefault="00EF47BC" w:rsidP="00EF47BC">
      <w:pPr>
        <w:pStyle w:val="NoSpacing"/>
        <w:rPr>
          <w:rFonts w:cs="Times New Roman"/>
          <w:szCs w:val="24"/>
        </w:rPr>
      </w:pPr>
    </w:p>
    <w:p w14:paraId="26642C35" w14:textId="77777777" w:rsidR="00EF47BC" w:rsidRDefault="00EF47BC" w:rsidP="00EF47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Jan.1487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Lincolnshire,</w:t>
      </w:r>
    </w:p>
    <w:p w14:paraId="6C00B303" w14:textId="77777777" w:rsidR="00EF47BC" w:rsidRDefault="00EF47BC" w:rsidP="00EF47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Norfolk, Kent, and Lancashire.   (ibid.)</w:t>
      </w:r>
    </w:p>
    <w:p w14:paraId="71E0580C" w14:textId="77777777" w:rsidR="00EF47BC" w:rsidRDefault="00EF47BC" w:rsidP="00EF47BC">
      <w:pPr>
        <w:pStyle w:val="NoSpacing"/>
        <w:rPr>
          <w:rFonts w:cs="Times New Roman"/>
          <w:szCs w:val="24"/>
        </w:rPr>
      </w:pPr>
    </w:p>
    <w:p w14:paraId="469EBC2B" w14:textId="77777777" w:rsidR="00EF47BC" w:rsidRDefault="00EF47BC" w:rsidP="00EF47BC">
      <w:pPr>
        <w:pStyle w:val="NoSpacing"/>
        <w:rPr>
          <w:rFonts w:cs="Times New Roman"/>
          <w:szCs w:val="24"/>
        </w:rPr>
      </w:pPr>
    </w:p>
    <w:p w14:paraId="52A5A88B" w14:textId="77777777" w:rsidR="00EF47BC" w:rsidRDefault="00EF47BC" w:rsidP="00EF47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October 2024</w:t>
      </w:r>
    </w:p>
    <w:p w14:paraId="6A51DDA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C6E4C" w14:textId="77777777" w:rsidR="00EF47BC" w:rsidRDefault="00EF47BC" w:rsidP="009139A6">
      <w:r>
        <w:separator/>
      </w:r>
    </w:p>
  </w:endnote>
  <w:endnote w:type="continuationSeparator" w:id="0">
    <w:p w14:paraId="131885DB" w14:textId="77777777" w:rsidR="00EF47BC" w:rsidRDefault="00EF47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0DA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99E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0AF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4D939F" w14:textId="77777777" w:rsidR="00EF47BC" w:rsidRDefault="00EF47BC" w:rsidP="009139A6">
      <w:r>
        <w:separator/>
      </w:r>
    </w:p>
  </w:footnote>
  <w:footnote w:type="continuationSeparator" w:id="0">
    <w:p w14:paraId="585AAC34" w14:textId="77777777" w:rsidR="00EF47BC" w:rsidRDefault="00EF47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967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634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A3C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7BC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C5E5E"/>
    <w:rsid w:val="00AE65F8"/>
    <w:rsid w:val="00BA00AB"/>
    <w:rsid w:val="00C71834"/>
    <w:rsid w:val="00CB4ED9"/>
    <w:rsid w:val="00E61DA6"/>
    <w:rsid w:val="00EB3209"/>
    <w:rsid w:val="00EF47BC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5F157"/>
  <w15:chartTrackingRefBased/>
  <w15:docId w15:val="{3A48C4BE-D373-48EA-B69C-9FF8EEE4B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2024-10-26T20:14:00Z</dcterms:created>
  <dcterms:modified xsi:type="dcterms:W3CDTF">2024-10-26T20:14:00Z</dcterms:modified>
</cp:coreProperties>
</file>